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8F275" w14:textId="77777777" w:rsidR="0005278B" w:rsidRDefault="0005278B" w:rsidP="00052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61182331"/>
      <w:bookmarkStart w:id="8" w:name="_Toc66782323"/>
      <w:bookmarkStart w:id="9" w:name="_Toc74967483"/>
      <w:bookmarkStart w:id="10" w:name="_Toc76544934"/>
      <w:bookmarkStart w:id="11" w:name="_Toc82598318"/>
      <w:bookmarkStart w:id="12" w:name="_Toc89953966"/>
      <w:bookmarkStart w:id="13" w:name="_Toc98774061"/>
      <w:bookmarkStart w:id="14" w:name="_Toc106200041"/>
      <w:bookmarkStart w:id="15" w:name="_Toc115190599"/>
      <w:bookmarkStart w:id="16" w:name="_Toc122003170"/>
      <w:bookmarkStart w:id="17" w:name="_Toc124154938"/>
      <w:bookmarkStart w:id="18" w:name="_Toc131533711"/>
      <w:bookmarkStart w:id="19" w:name="_Toc137399590"/>
      <w:bookmarkStart w:id="20" w:name="_Toc1388815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R4-2312101</w:t>
        </w:r>
      </w:fldSimple>
    </w:p>
    <w:p w14:paraId="3CEA2D19" w14:textId="77777777" w:rsidR="0005278B" w:rsidRDefault="0005278B" w:rsidP="000527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278B" w14:paraId="311CF990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0F391" w14:textId="77777777" w:rsidR="0005278B" w:rsidRDefault="0005278B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278B" w14:paraId="4B5539AC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ED4C4" w14:textId="77777777" w:rsidR="0005278B" w:rsidRDefault="0005278B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278B" w14:paraId="49A6FC6E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2467D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5A036C7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262EEBB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4B612" w14:textId="77777777" w:rsidR="0005278B" w:rsidRPr="00410371" w:rsidRDefault="0005278B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4299C966" w14:textId="77777777" w:rsidR="0005278B" w:rsidRDefault="0005278B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02772" w14:textId="77777777" w:rsidR="0005278B" w:rsidRPr="00410371" w:rsidRDefault="0005278B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0368</w:t>
              </w:r>
            </w:fldSimple>
          </w:p>
        </w:tc>
        <w:tc>
          <w:tcPr>
            <w:tcW w:w="709" w:type="dxa"/>
          </w:tcPr>
          <w:p w14:paraId="6C860EA3" w14:textId="77777777" w:rsidR="0005278B" w:rsidRDefault="0005278B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EC7554" w14:textId="77777777" w:rsidR="0005278B" w:rsidRPr="00410371" w:rsidRDefault="0005278B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5E09EF" w14:textId="77777777" w:rsidR="0005278B" w:rsidRDefault="0005278B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FD762" w14:textId="77777777" w:rsidR="0005278B" w:rsidRPr="00410371" w:rsidRDefault="0005278B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6C855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5278B" w14:paraId="0913CAF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383A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5278B" w14:paraId="25CA5DCE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CFFB3" w14:textId="77777777" w:rsidR="0005278B" w:rsidRPr="00F25D98" w:rsidRDefault="0005278B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278B" w14:paraId="6A6F17D7" w14:textId="77777777" w:rsidTr="000C3CB6">
        <w:tc>
          <w:tcPr>
            <w:tcW w:w="9641" w:type="dxa"/>
            <w:gridSpan w:val="9"/>
          </w:tcPr>
          <w:p w14:paraId="5F7D7144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280A7" w14:textId="77777777" w:rsidR="0005278B" w:rsidRDefault="0005278B" w:rsidP="000527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278B" w14:paraId="62F1E073" w14:textId="77777777" w:rsidTr="000C3CB6">
        <w:tc>
          <w:tcPr>
            <w:tcW w:w="2835" w:type="dxa"/>
          </w:tcPr>
          <w:p w14:paraId="6C3E4F92" w14:textId="77777777" w:rsidR="0005278B" w:rsidRDefault="0005278B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F8A2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E2D1A8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1E050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74570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0FB481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8C7208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FF8D73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24805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3C86B2" w14:textId="77777777" w:rsidR="0005278B" w:rsidRDefault="0005278B" w:rsidP="000527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278B" w14:paraId="49BADB26" w14:textId="77777777" w:rsidTr="000C3CB6">
        <w:tc>
          <w:tcPr>
            <w:tcW w:w="9640" w:type="dxa"/>
            <w:gridSpan w:val="11"/>
          </w:tcPr>
          <w:p w14:paraId="51086295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70C51759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25A9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F8A9A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05278B" w14:paraId="3A2516E0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41DB6A1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1DBA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12289D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BEB72F5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5E3D7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05278B" w14:paraId="75E0BAC2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50EFC08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7B393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05278B" w14:paraId="5A2CE99A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96992B2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D97F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13B0E91D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80A9C61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DEA24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AC23B3" w14:textId="77777777" w:rsidR="0005278B" w:rsidRDefault="0005278B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23B7B" w14:textId="77777777" w:rsidR="0005278B" w:rsidRDefault="0005278B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0B307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05278B" w14:paraId="5D4ACDD4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4EBC1A6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0B50D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DE92F4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895AB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CB37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580F7017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7177C" w14:textId="77777777" w:rsidR="0005278B" w:rsidRDefault="0005278B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DC9EE2" w14:textId="77777777" w:rsidR="0005278B" w:rsidRDefault="0005278B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C7E55E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739DD" w14:textId="77777777" w:rsidR="0005278B" w:rsidRDefault="0005278B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3B0B9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5278B" w14:paraId="590FD7BB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4BF5C0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FA6F4" w14:textId="77777777" w:rsidR="0005278B" w:rsidRDefault="0005278B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54E788" w14:textId="77777777" w:rsidR="0005278B" w:rsidRDefault="0005278B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34737" w14:textId="77777777" w:rsidR="0005278B" w:rsidRPr="007C2097" w:rsidRDefault="0005278B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278B" w14:paraId="5FA85BB1" w14:textId="77777777" w:rsidTr="000C3CB6">
        <w:tc>
          <w:tcPr>
            <w:tcW w:w="1843" w:type="dxa"/>
          </w:tcPr>
          <w:p w14:paraId="4FD3F71A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BB75F1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DC5B7E5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27788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07B45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05278B" w14:paraId="7D008ED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9E0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6C06B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0054734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3410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B0ED2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05278B" w14:paraId="13CAC8D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7D86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4D7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38676B4E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D9D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DD37F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05278B" w14:paraId="57382843" w14:textId="77777777" w:rsidTr="000C3CB6">
        <w:tc>
          <w:tcPr>
            <w:tcW w:w="2694" w:type="dxa"/>
            <w:gridSpan w:val="2"/>
          </w:tcPr>
          <w:p w14:paraId="728C63B4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D9DE77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4E4F9BB2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D728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04764" w14:textId="77777777" w:rsidR="0005278B" w:rsidRDefault="0005278B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05278B" w14:paraId="7D531AA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4E9BB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7A49E" w14:textId="77777777" w:rsidR="0005278B" w:rsidRDefault="0005278B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8B" w14:paraId="69B0FEA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C5D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0A9CB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EA9FC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C0F33" w14:textId="77777777" w:rsidR="0005278B" w:rsidRDefault="0005278B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6FEBAD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43F3A5F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05FD" w14:textId="77777777" w:rsidR="0005278B" w:rsidRDefault="0005278B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09307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53E65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C79424" w14:textId="77777777" w:rsidR="0005278B" w:rsidRDefault="0005278B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AEEB0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05278B" w14:paraId="3ECE2EDA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2A7E7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04B72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B1814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76B91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66B47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6EE115B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8338C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E26E0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EDF" w14:textId="77777777" w:rsidR="0005278B" w:rsidRDefault="0005278B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11680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FF25" w14:textId="77777777" w:rsidR="0005278B" w:rsidRDefault="0005278B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78B" w14:paraId="50C1992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A0CAE" w14:textId="77777777" w:rsidR="0005278B" w:rsidRDefault="0005278B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53FE9" w14:textId="77777777" w:rsidR="0005278B" w:rsidRDefault="0005278B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F016C7" w14:paraId="1A128A4C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E0A6C" w14:textId="77777777" w:rsidR="00F016C7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981E" w14:textId="7A6595A6" w:rsidR="00F016C7" w:rsidRDefault="00F016C7" w:rsidP="00F0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CR complements the changes made in the Cat A CR for TS 38.141-1 in </w:t>
            </w:r>
            <w:r w:rsidRPr="00630053">
              <w:rPr>
                <w:noProof/>
              </w:rPr>
              <w:t>R4-230</w:t>
            </w:r>
            <w:r>
              <w:rPr>
                <w:noProof/>
              </w:rPr>
              <w:t>9612, which did not cover NR-U in Rel-16.</w:t>
            </w:r>
          </w:p>
        </w:tc>
      </w:tr>
      <w:tr w:rsidR="00F016C7" w:rsidRPr="008863B9" w14:paraId="65C1C5DA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03F74" w14:textId="77777777" w:rsidR="00F016C7" w:rsidRPr="008863B9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F27AC" w14:textId="77777777" w:rsidR="00F016C7" w:rsidRPr="008863B9" w:rsidRDefault="00F016C7" w:rsidP="00F01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16C7" w14:paraId="42752D6B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02A44" w14:textId="77777777" w:rsidR="00F016C7" w:rsidRDefault="00F016C7" w:rsidP="00F01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24606" w14:textId="1A0DE4FB" w:rsidR="00F016C7" w:rsidRDefault="00F016C7" w:rsidP="00F01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C4886" w14:textId="77777777" w:rsidR="0005278B" w:rsidRDefault="0005278B" w:rsidP="0005278B">
      <w:pPr>
        <w:pStyle w:val="CRCoverPage"/>
        <w:spacing w:after="0"/>
        <w:rPr>
          <w:noProof/>
          <w:sz w:val="8"/>
          <w:szCs w:val="8"/>
        </w:rPr>
      </w:pPr>
    </w:p>
    <w:p w14:paraId="035710AE" w14:textId="77777777" w:rsidR="0005278B" w:rsidRDefault="0005278B" w:rsidP="0005278B">
      <w:pPr>
        <w:rPr>
          <w:noProof/>
        </w:rPr>
        <w:sectPr w:rsidR="000527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</w:t>
      </w:r>
      <w:proofErr w:type="spellStart"/>
      <w:r w:rsidRPr="008C3753">
        <w:t>BW</w:t>
      </w:r>
      <w:r w:rsidRPr="008C3753">
        <w:rPr>
          <w:vertAlign w:val="subscript"/>
        </w:rPr>
        <w:t>Config</w:t>
      </w:r>
      <w:proofErr w:type="spellEnd"/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EE14A1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E081DCF" w14:textId="044B67D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EA3FF93" w14:textId="02AA0EE0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044827F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4F7E0EF" w14:textId="110F4611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73B0EE6" w14:textId="56F26C6B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</w:rPr>
              <w:t xml:space="preserve"> and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7777777" w:rsidR="00461BD1" w:rsidRPr="008C3753" w:rsidRDefault="00461BD1" w:rsidP="00461BD1">
            <w:pPr>
              <w:pStyle w:val="TAN"/>
            </w:pPr>
            <w:r w:rsidRPr="008C3753">
              <w:t>NOTE 2:</w:t>
            </w:r>
            <w:r w:rsidRPr="008C3753">
              <w:tab/>
              <w:t>With SCS that provides largest transmission bandwidth configuration (</w:t>
            </w:r>
            <w:proofErr w:type="spellStart"/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055FF678" w14:textId="05B5AF77" w:rsidR="00461BD1" w:rsidRPr="008C3753" w:rsidRDefault="00461BD1" w:rsidP="00461BD1">
            <w:pPr>
              <w:pStyle w:val="TAN"/>
            </w:pPr>
            <w:r w:rsidRPr="008C3753">
              <w:rPr>
                <w:rFonts w:cs="Arial"/>
              </w:rPr>
              <w:t>NOTE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</w:tc>
      </w:tr>
    </w:tbl>
    <w:p w14:paraId="47E2DD44" w14:textId="7EA30C52" w:rsidR="00461BD1" w:rsidRDefault="00461BD1" w:rsidP="00461BD1">
      <w:pPr>
        <w:rPr>
          <w:lang w:eastAsia="zh-CN"/>
        </w:rPr>
      </w:pPr>
    </w:p>
    <w:p w14:paraId="62D920BB" w14:textId="77777777" w:rsidR="007A5633" w:rsidRDefault="007A5633" w:rsidP="007A5633">
      <w:pPr>
        <w:rPr>
          <w:rFonts w:eastAsia="SimSun"/>
        </w:rPr>
      </w:pPr>
      <w:r>
        <w:rPr>
          <w:rFonts w:eastAsia="SimSun"/>
        </w:rPr>
        <w:t>For band n46 and n96,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6B5F3D">
        <w:rPr>
          <w:rFonts w:eastAsia="SimSun"/>
        </w:rPr>
        <w:t>6.6.</w:t>
      </w:r>
      <w:r w:rsidRPr="006B5F3D">
        <w:rPr>
          <w:rFonts w:eastAsia="SimSun"/>
          <w:lang w:eastAsia="zh-CN"/>
        </w:rPr>
        <w:t>3</w:t>
      </w:r>
      <w:r w:rsidRPr="006B5F3D">
        <w:rPr>
          <w:rFonts w:eastAsia="SimSun"/>
        </w:rPr>
        <w:t>.5.2-1a</w:t>
      </w:r>
      <w:r>
        <w:rPr>
          <w:rFonts w:eastAsia="SimSun"/>
        </w:rPr>
        <w:t>.</w:t>
      </w:r>
    </w:p>
    <w:p w14:paraId="3EC99F3E" w14:textId="77777777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</w:rPr>
        <w:t>6.6.</w:t>
      </w:r>
      <w:r w:rsidRPr="006B5F3D">
        <w:rPr>
          <w:rFonts w:ascii="Arial" w:hAnsi="Arial"/>
          <w:b/>
          <w:lang w:eastAsia="zh-CN"/>
        </w:rPr>
        <w:t>3</w:t>
      </w:r>
      <w:r w:rsidRPr="006B5F3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 and n96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7A5633" w14:paraId="1D3D8354" w14:textId="77777777" w:rsidTr="005D53CF">
        <w:trPr>
          <w:cantSplit/>
          <w:jc w:val="center"/>
        </w:trPr>
        <w:tc>
          <w:tcPr>
            <w:tcW w:w="2202" w:type="dxa"/>
          </w:tcPr>
          <w:p w14:paraId="57EEEA4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39EC76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7D54FFA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40DFA05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E166C1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7A5633" w14:paraId="5F332B16" w14:textId="77777777" w:rsidTr="005D53CF">
        <w:trPr>
          <w:cantSplit/>
          <w:jc w:val="center"/>
        </w:trPr>
        <w:tc>
          <w:tcPr>
            <w:tcW w:w="2202" w:type="dxa"/>
            <w:vMerge w:val="restart"/>
          </w:tcPr>
          <w:p w14:paraId="5BE3E03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501E833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3D9D976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61C5EE8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015CC6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7A5633" w14:paraId="49AF3020" w14:textId="77777777" w:rsidTr="005D53CF">
        <w:trPr>
          <w:cantSplit/>
          <w:jc w:val="center"/>
        </w:trPr>
        <w:tc>
          <w:tcPr>
            <w:tcW w:w="2202" w:type="dxa"/>
            <w:vMerge/>
          </w:tcPr>
          <w:p w14:paraId="4908DF8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74734E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696666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2E34D5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51BE1B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7A5633" w14:paraId="38501F59" w14:textId="77777777" w:rsidTr="005D53CF">
        <w:trPr>
          <w:cantSplit/>
          <w:jc w:val="center"/>
        </w:trPr>
        <w:tc>
          <w:tcPr>
            <w:tcW w:w="9433" w:type="dxa"/>
            <w:gridSpan w:val="5"/>
          </w:tcPr>
          <w:p w14:paraId="60D62533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125DECBF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74CF6981" w14:textId="77777777" w:rsidR="007A5633" w:rsidRDefault="007A5633" w:rsidP="007A5633">
      <w:pPr>
        <w:rPr>
          <w:rFonts w:cs="v5.0.0"/>
        </w:rPr>
      </w:pPr>
    </w:p>
    <w:p w14:paraId="0EBB42C7" w14:textId="0F196F9B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="00A852C4"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</w:t>
      </w:r>
      <w:r w:rsidR="00AB788A" w:rsidRPr="008C3753">
        <w:rPr>
          <w:rFonts w:cs="v5.0.0"/>
        </w:rPr>
        <w:t xml:space="preserve">is </w:t>
      </w:r>
      <w:r w:rsidRPr="008C3753">
        <w:rPr>
          <w:rFonts w:cs="v5.0.0"/>
        </w:rPr>
        <w:t>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3138DB96" w:rsidR="003B22C3" w:rsidRPr="008C3753" w:rsidRDefault="003B22C3" w:rsidP="003B22C3">
      <w:pPr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4ED319CE" w:rsidR="00461BD1" w:rsidRPr="008C3753" w:rsidRDefault="006C3305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EB3175A" w14:textId="732A4F79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79932B0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EBC068E" w14:textId="2C6CA97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66414867" w14:textId="0CE6D34F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</w:tc>
      </w:tr>
    </w:tbl>
    <w:p w14:paraId="5C8B2C67" w14:textId="6E55B74B" w:rsidR="00461BD1" w:rsidRDefault="00461BD1" w:rsidP="00461BD1">
      <w:pPr>
        <w:rPr>
          <w:lang w:eastAsia="zh-CN"/>
        </w:rPr>
      </w:pPr>
    </w:p>
    <w:p w14:paraId="0841352A" w14:textId="77777777" w:rsidR="007A5633" w:rsidRDefault="007A5633" w:rsidP="007A5633">
      <w:pPr>
        <w:rPr>
          <w:lang w:eastAsia="ko-KR"/>
        </w:rPr>
      </w:pPr>
      <w:r>
        <w:rPr>
          <w:lang w:eastAsia="ko-KR"/>
        </w:rPr>
        <w:t>For operation in non-contiguous spectrum for band n46 and n96,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48A134A5" w14:textId="77777777" w:rsidR="007A5633" w:rsidRDefault="007A5633" w:rsidP="007A5633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6B5F3D">
        <w:rPr>
          <w:rFonts w:ascii="Arial" w:hAnsi="Arial"/>
          <w:b/>
          <w:lang w:val="en-US"/>
        </w:rPr>
        <w:t>6.6.3.5.2-3</w:t>
      </w:r>
      <w:r w:rsidRPr="006B5F3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7A5633" w14:paraId="2D692A73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741B" w14:textId="14B40722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3" w:author="Johan Sköld" w:date="2023-08-10T10:22:00Z">
              <w:r w:rsidDel="003D3F71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3D3F71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ins w:id="24" w:author="Johan Sköld" w:date="2023-08-10T10:23:00Z">
              <w:r w:rsidR="003D3F71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BA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FC5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87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1C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3B0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7A5633" w14:paraId="75D75F81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4C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D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F25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63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37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E65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744850C4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CCE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89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7B2ADD4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E18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D21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164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0A9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64E777DE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7075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399F8B8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1EEE755D" w14:textId="77777777" w:rsidR="007A5633" w:rsidRDefault="007A5633" w:rsidP="007A5633">
      <w:pPr>
        <w:rPr>
          <w:lang w:eastAsia="zh-CN"/>
        </w:rPr>
      </w:pPr>
    </w:p>
    <w:bookmarkEnd w:id="22"/>
    <w:p w14:paraId="6F5CAAA7" w14:textId="77777777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Cumulative Adjacent Channel Leakage </w:t>
      </w:r>
      <w:proofErr w:type="gramStart"/>
      <w:r w:rsidRPr="008C3753">
        <w:rPr>
          <w:lang w:eastAsia="ko-KR"/>
        </w:rPr>
        <w:t>power</w:t>
      </w:r>
      <w:proofErr w:type="gramEnd"/>
      <w:r w:rsidRPr="008C3753">
        <w:rPr>
          <w:lang w:eastAsia="ko-KR"/>
        </w:rPr>
        <w:t xml:space="preserve">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lastRenderedPageBreak/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5478D031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2192C43B" w:rsidR="00461BD1" w:rsidRPr="008C3753" w:rsidRDefault="006C3305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8C375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lang w:eastAsia="zh-CN"/>
              </w:rPr>
              <w:t>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8D3C452" w14:textId="50F6C00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44.2 dB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35ECB83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02AD7CCA" w14:textId="175F9D0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43.8 dB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261E4D75" w14:textId="03334751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</w:tc>
      </w:tr>
    </w:tbl>
    <w:p w14:paraId="32C40526" w14:textId="450241D7" w:rsidR="00461BD1" w:rsidRDefault="00461BD1" w:rsidP="00461BD1">
      <w:pPr>
        <w:rPr>
          <w:lang w:eastAsia="zh-CN"/>
        </w:rPr>
      </w:pPr>
    </w:p>
    <w:p w14:paraId="5728A1B5" w14:textId="77777777" w:rsidR="007A5633" w:rsidRDefault="007A5633" w:rsidP="007A5633">
      <w:pPr>
        <w:rPr>
          <w:rFonts w:cs="v5.0.0"/>
        </w:rPr>
      </w:pPr>
      <w:r>
        <w:rPr>
          <w:rFonts w:cs="v5.0.0"/>
        </w:rPr>
        <w:t xml:space="preserve">For operation in non-contiguous spectrum for band n46 and n96, the CACLR for NR carriers located on either side of the sub-block gap shall be higher than the value specified in Table </w:t>
      </w:r>
      <w:r w:rsidRPr="006B5F3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4CD080B5" w14:textId="5AA791A5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7A5633" w14:paraId="34E7007F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856E" w14:textId="2C9B72BF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10T10:24:00Z">
              <w:r w:rsidDel="003D3F71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3D3F71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ins w:id="26" w:author="Johan Sköld" w:date="2023-08-10T10:24:00Z">
              <w:r w:rsidR="003D3F71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B97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97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DB9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A81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71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7A5633" w14:paraId="523A8A08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C8B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511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7D0A270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761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DE8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8DD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AF7F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27EC2ABA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F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AAB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D9E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F9B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8F7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BC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46097C0D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E23C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0A06E846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2A4BED6" w14:textId="77777777" w:rsidR="007A5633" w:rsidRPr="008C3753" w:rsidRDefault="007A5633" w:rsidP="00461BD1">
      <w:pPr>
        <w:rPr>
          <w:lang w:eastAsia="zh-CN"/>
        </w:rPr>
      </w:pPr>
    </w:p>
    <w:p w14:paraId="6DF5B4A3" w14:textId="77777777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4F324" w14:textId="77777777" w:rsidR="000554C7" w:rsidRDefault="000554C7">
      <w:r>
        <w:separator/>
      </w:r>
    </w:p>
  </w:endnote>
  <w:endnote w:type="continuationSeparator" w:id="0">
    <w:p w14:paraId="475F8476" w14:textId="77777777" w:rsidR="000554C7" w:rsidRDefault="0005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1CD74" w14:textId="77777777" w:rsidR="000554C7" w:rsidRDefault="000554C7">
      <w:r>
        <w:separator/>
      </w:r>
    </w:p>
  </w:footnote>
  <w:footnote w:type="continuationSeparator" w:id="0">
    <w:p w14:paraId="23886D3D" w14:textId="77777777" w:rsidR="000554C7" w:rsidRDefault="00055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28D5" w14:textId="77777777" w:rsidR="0005278B" w:rsidRDefault="000527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21EB2CD4" w:rsidR="00F5594C" w:rsidRDefault="00F559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16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5594C" w:rsidRDefault="00F559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A51C9BC" w:rsidR="00F5594C" w:rsidRDefault="00F559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16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5594C" w:rsidRDefault="00F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723610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85375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8636029">
    <w:abstractNumId w:val="3"/>
  </w:num>
  <w:num w:numId="4" w16cid:durableId="1412971814">
    <w:abstractNumId w:val="24"/>
  </w:num>
  <w:num w:numId="5" w16cid:durableId="647831531">
    <w:abstractNumId w:val="15"/>
  </w:num>
  <w:num w:numId="6" w16cid:durableId="2130125272">
    <w:abstractNumId w:val="61"/>
  </w:num>
  <w:num w:numId="7" w16cid:durableId="1919439254">
    <w:abstractNumId w:val="81"/>
  </w:num>
  <w:num w:numId="8" w16cid:durableId="639962390">
    <w:abstractNumId w:val="57"/>
  </w:num>
  <w:num w:numId="9" w16cid:durableId="1730111040">
    <w:abstractNumId w:val="82"/>
  </w:num>
  <w:num w:numId="10" w16cid:durableId="619338784">
    <w:abstractNumId w:val="44"/>
  </w:num>
  <w:num w:numId="11" w16cid:durableId="964383208">
    <w:abstractNumId w:val="39"/>
  </w:num>
  <w:num w:numId="12" w16cid:durableId="1621106019">
    <w:abstractNumId w:val="49"/>
  </w:num>
  <w:num w:numId="13" w16cid:durableId="1876381748">
    <w:abstractNumId w:val="73"/>
  </w:num>
  <w:num w:numId="14" w16cid:durableId="1920018385">
    <w:abstractNumId w:val="52"/>
  </w:num>
  <w:num w:numId="15" w16cid:durableId="1235354026">
    <w:abstractNumId w:val="2"/>
  </w:num>
  <w:num w:numId="16" w16cid:durableId="400104654">
    <w:abstractNumId w:val="76"/>
  </w:num>
  <w:num w:numId="17" w16cid:durableId="796413482">
    <w:abstractNumId w:val="67"/>
  </w:num>
  <w:num w:numId="18" w16cid:durableId="1419255078">
    <w:abstractNumId w:val="47"/>
  </w:num>
  <w:num w:numId="19" w16cid:durableId="100879579">
    <w:abstractNumId w:val="25"/>
  </w:num>
  <w:num w:numId="20" w16cid:durableId="1345207497">
    <w:abstractNumId w:val="7"/>
  </w:num>
  <w:num w:numId="21" w16cid:durableId="1481969380">
    <w:abstractNumId w:val="70"/>
  </w:num>
  <w:num w:numId="22" w16cid:durableId="404306928">
    <w:abstractNumId w:val="56"/>
  </w:num>
  <w:num w:numId="23" w16cid:durableId="125320870">
    <w:abstractNumId w:val="1"/>
  </w:num>
  <w:num w:numId="24" w16cid:durableId="359550608">
    <w:abstractNumId w:val="36"/>
  </w:num>
  <w:num w:numId="25" w16cid:durableId="1452165808">
    <w:abstractNumId w:val="18"/>
  </w:num>
  <w:num w:numId="26" w16cid:durableId="522666733">
    <w:abstractNumId w:val="54"/>
  </w:num>
  <w:num w:numId="27" w16cid:durableId="1205604294">
    <w:abstractNumId w:val="32"/>
  </w:num>
  <w:num w:numId="28" w16cid:durableId="1821341324">
    <w:abstractNumId w:val="11"/>
  </w:num>
  <w:num w:numId="29" w16cid:durableId="509566599">
    <w:abstractNumId w:val="55"/>
  </w:num>
  <w:num w:numId="30" w16cid:durableId="852651460">
    <w:abstractNumId w:val="8"/>
  </w:num>
  <w:num w:numId="31" w16cid:durableId="232159001">
    <w:abstractNumId w:val="10"/>
  </w:num>
  <w:num w:numId="32" w16cid:durableId="1768650040">
    <w:abstractNumId w:val="35"/>
  </w:num>
  <w:num w:numId="33" w16cid:durableId="1866210901">
    <w:abstractNumId w:val="87"/>
  </w:num>
  <w:num w:numId="34" w16cid:durableId="1640378837">
    <w:abstractNumId w:val="64"/>
  </w:num>
  <w:num w:numId="35" w16cid:durableId="841629797">
    <w:abstractNumId w:val="74"/>
  </w:num>
  <w:num w:numId="36" w16cid:durableId="1413503517">
    <w:abstractNumId w:val="51"/>
  </w:num>
  <w:num w:numId="37" w16cid:durableId="702829207">
    <w:abstractNumId w:val="12"/>
  </w:num>
  <w:num w:numId="38" w16cid:durableId="278070611">
    <w:abstractNumId w:val="38"/>
  </w:num>
  <w:num w:numId="39" w16cid:durableId="1909149466">
    <w:abstractNumId w:val="14"/>
  </w:num>
  <w:num w:numId="40" w16cid:durableId="1980718597">
    <w:abstractNumId w:val="21"/>
  </w:num>
  <w:num w:numId="41" w16cid:durableId="1890729316">
    <w:abstractNumId w:val="71"/>
  </w:num>
  <w:num w:numId="42" w16cid:durableId="1862082809">
    <w:abstractNumId w:val="69"/>
  </w:num>
  <w:num w:numId="43" w16cid:durableId="1047097456">
    <w:abstractNumId w:val="42"/>
  </w:num>
  <w:num w:numId="44" w16cid:durableId="860095248">
    <w:abstractNumId w:val="28"/>
  </w:num>
  <w:num w:numId="45" w16cid:durableId="9826125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2063409234">
    <w:abstractNumId w:val="20"/>
  </w:num>
  <w:num w:numId="47" w16cid:durableId="1841506671">
    <w:abstractNumId w:val="5"/>
  </w:num>
  <w:num w:numId="48" w16cid:durableId="1627737166">
    <w:abstractNumId w:val="77"/>
  </w:num>
  <w:num w:numId="49" w16cid:durableId="798646219">
    <w:abstractNumId w:val="68"/>
  </w:num>
  <w:num w:numId="50" w16cid:durableId="1925068976">
    <w:abstractNumId w:val="85"/>
  </w:num>
  <w:num w:numId="51" w16cid:durableId="1956718690">
    <w:abstractNumId w:val="13"/>
  </w:num>
  <w:num w:numId="52" w16cid:durableId="844321370">
    <w:abstractNumId w:val="23"/>
  </w:num>
  <w:num w:numId="53" w16cid:durableId="1201934169">
    <w:abstractNumId w:val="30"/>
  </w:num>
  <w:num w:numId="54" w16cid:durableId="1600068606">
    <w:abstractNumId w:val="46"/>
  </w:num>
  <w:num w:numId="55" w16cid:durableId="1736465944">
    <w:abstractNumId w:val="31"/>
  </w:num>
  <w:num w:numId="56" w16cid:durableId="128978629">
    <w:abstractNumId w:val="53"/>
  </w:num>
  <w:num w:numId="57" w16cid:durableId="26028744">
    <w:abstractNumId w:val="84"/>
  </w:num>
  <w:num w:numId="58" w16cid:durableId="2099017266">
    <w:abstractNumId w:val="58"/>
  </w:num>
  <w:num w:numId="59" w16cid:durableId="217131886">
    <w:abstractNumId w:val="40"/>
  </w:num>
  <w:num w:numId="60" w16cid:durableId="1475414829">
    <w:abstractNumId w:val="6"/>
  </w:num>
  <w:num w:numId="61" w16cid:durableId="482740494">
    <w:abstractNumId w:val="16"/>
  </w:num>
  <w:num w:numId="62" w16cid:durableId="376855659">
    <w:abstractNumId w:val="19"/>
  </w:num>
  <w:num w:numId="63" w16cid:durableId="497812449">
    <w:abstractNumId w:val="60"/>
  </w:num>
  <w:num w:numId="64" w16cid:durableId="1609047994">
    <w:abstractNumId w:val="17"/>
  </w:num>
  <w:num w:numId="65" w16cid:durableId="978146217">
    <w:abstractNumId w:val="63"/>
  </w:num>
  <w:num w:numId="66" w16cid:durableId="342513674">
    <w:abstractNumId w:val="59"/>
  </w:num>
  <w:num w:numId="67" w16cid:durableId="1601063846">
    <w:abstractNumId w:val="43"/>
  </w:num>
  <w:num w:numId="68" w16cid:durableId="1814255450">
    <w:abstractNumId w:val="37"/>
  </w:num>
  <w:num w:numId="69" w16cid:durableId="466044557">
    <w:abstractNumId w:val="9"/>
  </w:num>
  <w:num w:numId="70" w16cid:durableId="534270670">
    <w:abstractNumId w:val="83"/>
  </w:num>
  <w:num w:numId="71" w16cid:durableId="866336774">
    <w:abstractNumId w:val="29"/>
  </w:num>
  <w:num w:numId="72" w16cid:durableId="636572395">
    <w:abstractNumId w:val="66"/>
  </w:num>
  <w:num w:numId="73" w16cid:durableId="693926784">
    <w:abstractNumId w:val="34"/>
  </w:num>
  <w:num w:numId="74" w16cid:durableId="453672846">
    <w:abstractNumId w:val="79"/>
  </w:num>
  <w:num w:numId="75" w16cid:durableId="1466503575">
    <w:abstractNumId w:val="80"/>
  </w:num>
  <w:num w:numId="76" w16cid:durableId="1280602524">
    <w:abstractNumId w:val="26"/>
  </w:num>
  <w:num w:numId="77" w16cid:durableId="1671638480">
    <w:abstractNumId w:val="45"/>
  </w:num>
  <w:num w:numId="78" w16cid:durableId="848375803">
    <w:abstractNumId w:val="33"/>
  </w:num>
  <w:num w:numId="79" w16cid:durableId="1021738617">
    <w:abstractNumId w:val="72"/>
  </w:num>
  <w:num w:numId="80" w16cid:durableId="1536961501">
    <w:abstractNumId w:val="4"/>
  </w:num>
  <w:num w:numId="81" w16cid:durableId="223688439">
    <w:abstractNumId w:val="78"/>
  </w:num>
  <w:num w:numId="82" w16cid:durableId="2015447591">
    <w:abstractNumId w:val="27"/>
  </w:num>
  <w:num w:numId="83" w16cid:durableId="1089274876">
    <w:abstractNumId w:val="75"/>
  </w:num>
  <w:num w:numId="84" w16cid:durableId="1816533500">
    <w:abstractNumId w:val="22"/>
  </w:num>
  <w:num w:numId="85" w16cid:durableId="1013655170">
    <w:abstractNumId w:val="62"/>
  </w:num>
  <w:num w:numId="86" w16cid:durableId="552035111">
    <w:abstractNumId w:val="41"/>
  </w:num>
  <w:num w:numId="87" w16cid:durableId="967399901">
    <w:abstractNumId w:val="48"/>
  </w:num>
  <w:num w:numId="88" w16cid:durableId="1659309133">
    <w:abstractNumId w:val="65"/>
  </w:num>
  <w:num w:numId="89" w16cid:durableId="1531840176">
    <w:abstractNumId w:val="86"/>
  </w:num>
  <w:num w:numId="90" w16cid:durableId="866257063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235B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278B"/>
    <w:rsid w:val="00054A22"/>
    <w:rsid w:val="00055355"/>
    <w:rsid w:val="000554C7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181F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D3F71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3FCE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4D5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188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0C87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50F8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305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01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2813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0A7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900AD9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76B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E7F50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357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4AD5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0A85"/>
    <w:rsid w:val="00F016C7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3E12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A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A4A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A4A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EA4A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A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A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AD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A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AD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A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A4A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A4AD5"/>
    <w:pPr>
      <w:ind w:left="1418" w:hanging="1418"/>
    </w:pPr>
  </w:style>
  <w:style w:type="paragraph" w:styleId="TOC8">
    <w:name w:val="toc 8"/>
    <w:basedOn w:val="TOC1"/>
    <w:rsid w:val="00EA4AD5"/>
    <w:pPr>
      <w:spacing w:before="180"/>
      <w:ind w:left="2693" w:hanging="2693"/>
    </w:pPr>
    <w:rPr>
      <w:b/>
    </w:rPr>
  </w:style>
  <w:style w:type="paragraph" w:styleId="TOC1">
    <w:name w:val="toc 1"/>
    <w:rsid w:val="00EA4A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EA4A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A4AD5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A4A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EA4A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EA4AD5"/>
    <w:pPr>
      <w:ind w:left="1701" w:hanging="1701"/>
    </w:pPr>
  </w:style>
  <w:style w:type="paragraph" w:styleId="TOC4">
    <w:name w:val="toc 4"/>
    <w:basedOn w:val="TOC3"/>
    <w:rsid w:val="00EA4AD5"/>
    <w:pPr>
      <w:ind w:left="1418" w:hanging="1418"/>
    </w:pPr>
  </w:style>
  <w:style w:type="paragraph" w:styleId="TOC3">
    <w:name w:val="toc 3"/>
    <w:basedOn w:val="TOC2"/>
    <w:rsid w:val="00EA4AD5"/>
    <w:pPr>
      <w:ind w:left="1134" w:hanging="1134"/>
    </w:pPr>
  </w:style>
  <w:style w:type="paragraph" w:styleId="TOC2">
    <w:name w:val="toc 2"/>
    <w:basedOn w:val="TOC1"/>
    <w:rsid w:val="00EA4A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A4A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A4AD5"/>
    <w:pPr>
      <w:outlineLvl w:val="9"/>
    </w:pPr>
  </w:style>
  <w:style w:type="paragraph" w:customStyle="1" w:styleId="NF">
    <w:name w:val="NF"/>
    <w:basedOn w:val="NO"/>
    <w:rsid w:val="00EA4A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A4AD5"/>
    <w:pPr>
      <w:keepLines/>
      <w:ind w:left="1135" w:hanging="851"/>
    </w:pPr>
  </w:style>
  <w:style w:type="paragraph" w:customStyle="1" w:styleId="PL">
    <w:name w:val="PL"/>
    <w:link w:val="PLChar"/>
    <w:rsid w:val="00EA4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4AD5"/>
    <w:pPr>
      <w:jc w:val="right"/>
    </w:pPr>
  </w:style>
  <w:style w:type="paragraph" w:customStyle="1" w:styleId="TAL">
    <w:name w:val="TAL"/>
    <w:basedOn w:val="Normal"/>
    <w:link w:val="TALChar"/>
    <w:rsid w:val="00EA4A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A4AD5"/>
    <w:rPr>
      <w:b/>
    </w:rPr>
  </w:style>
  <w:style w:type="paragraph" w:customStyle="1" w:styleId="TAC">
    <w:name w:val="TAC"/>
    <w:basedOn w:val="TAL"/>
    <w:link w:val="TACChar"/>
    <w:rsid w:val="00EA4AD5"/>
    <w:pPr>
      <w:jc w:val="center"/>
    </w:pPr>
  </w:style>
  <w:style w:type="paragraph" w:customStyle="1" w:styleId="LD">
    <w:name w:val="LD"/>
    <w:rsid w:val="00EA4A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EA4AD5"/>
    <w:pPr>
      <w:keepLines/>
      <w:ind w:left="1702" w:hanging="1418"/>
    </w:pPr>
  </w:style>
  <w:style w:type="paragraph" w:customStyle="1" w:styleId="FP">
    <w:name w:val="FP"/>
    <w:basedOn w:val="Normal"/>
    <w:rsid w:val="00EA4AD5"/>
    <w:pPr>
      <w:spacing w:after="0"/>
    </w:pPr>
  </w:style>
  <w:style w:type="paragraph" w:customStyle="1" w:styleId="NW">
    <w:name w:val="NW"/>
    <w:basedOn w:val="NO"/>
    <w:rsid w:val="00EA4AD5"/>
    <w:pPr>
      <w:spacing w:after="0"/>
    </w:pPr>
  </w:style>
  <w:style w:type="paragraph" w:customStyle="1" w:styleId="EW">
    <w:name w:val="EW"/>
    <w:basedOn w:val="EX"/>
    <w:rsid w:val="00EA4AD5"/>
    <w:pPr>
      <w:spacing w:after="0"/>
    </w:pPr>
  </w:style>
  <w:style w:type="paragraph" w:customStyle="1" w:styleId="B1">
    <w:name w:val="B1"/>
    <w:basedOn w:val="List"/>
    <w:link w:val="B1Char"/>
    <w:rsid w:val="00EA4AD5"/>
  </w:style>
  <w:style w:type="paragraph" w:styleId="TOC6">
    <w:name w:val="toc 6"/>
    <w:basedOn w:val="TOC5"/>
    <w:next w:val="Normal"/>
    <w:rsid w:val="00EA4AD5"/>
    <w:pPr>
      <w:ind w:left="1985" w:hanging="1985"/>
    </w:pPr>
  </w:style>
  <w:style w:type="paragraph" w:styleId="TOC7">
    <w:name w:val="toc 7"/>
    <w:basedOn w:val="TOC6"/>
    <w:next w:val="Normal"/>
    <w:rsid w:val="00EA4A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EA4AD5"/>
    <w:rPr>
      <w:color w:val="FF0000"/>
    </w:rPr>
  </w:style>
  <w:style w:type="paragraph" w:customStyle="1" w:styleId="TH">
    <w:name w:val="TH"/>
    <w:basedOn w:val="Normal"/>
    <w:link w:val="THChar"/>
    <w:rsid w:val="00EA4A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A4A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A4A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A4A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A4A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A4AD5"/>
    <w:pPr>
      <w:ind w:left="851" w:hanging="851"/>
    </w:pPr>
  </w:style>
  <w:style w:type="paragraph" w:customStyle="1" w:styleId="ZH">
    <w:name w:val="ZH"/>
    <w:rsid w:val="00EA4A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EA4AD5"/>
    <w:pPr>
      <w:keepNext w:val="0"/>
      <w:spacing w:before="0" w:after="240"/>
    </w:pPr>
  </w:style>
  <w:style w:type="paragraph" w:customStyle="1" w:styleId="ZG">
    <w:name w:val="ZG"/>
    <w:rsid w:val="00EA4A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EA4AD5"/>
  </w:style>
  <w:style w:type="paragraph" w:customStyle="1" w:styleId="B3">
    <w:name w:val="B3"/>
    <w:basedOn w:val="List3"/>
    <w:link w:val="B3Char2"/>
    <w:rsid w:val="00EA4AD5"/>
  </w:style>
  <w:style w:type="paragraph" w:customStyle="1" w:styleId="B4">
    <w:name w:val="B4"/>
    <w:basedOn w:val="List4"/>
    <w:link w:val="B4Char"/>
    <w:rsid w:val="00EA4AD5"/>
  </w:style>
  <w:style w:type="paragraph" w:customStyle="1" w:styleId="B5">
    <w:name w:val="B5"/>
    <w:basedOn w:val="List5"/>
    <w:link w:val="B5Char"/>
    <w:rsid w:val="00EA4AD5"/>
  </w:style>
  <w:style w:type="paragraph" w:customStyle="1" w:styleId="ZTD">
    <w:name w:val="ZTD"/>
    <w:basedOn w:val="ZB"/>
    <w:rsid w:val="00EA4A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A4AD5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EA4AD5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A4A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EA4AD5"/>
    <w:pPr>
      <w:ind w:left="284"/>
    </w:pPr>
  </w:style>
  <w:style w:type="paragraph" w:styleId="Index1">
    <w:name w:val="index 1"/>
    <w:basedOn w:val="Normal"/>
    <w:rsid w:val="00EA4AD5"/>
    <w:pPr>
      <w:keepLines/>
      <w:spacing w:after="0"/>
    </w:pPr>
  </w:style>
  <w:style w:type="paragraph" w:styleId="ListNumber2">
    <w:name w:val="List Number 2"/>
    <w:basedOn w:val="ListNumber"/>
    <w:rsid w:val="00EA4AD5"/>
    <w:pPr>
      <w:ind w:left="851"/>
    </w:pPr>
  </w:style>
  <w:style w:type="paragraph" w:styleId="ListBullet2">
    <w:name w:val="List Bullet 2"/>
    <w:basedOn w:val="ListBullet"/>
    <w:link w:val="ListBullet2Char"/>
    <w:rsid w:val="00EA4AD5"/>
    <w:pPr>
      <w:ind w:left="851"/>
    </w:pPr>
  </w:style>
  <w:style w:type="paragraph" w:styleId="ListBullet3">
    <w:name w:val="List Bullet 3"/>
    <w:basedOn w:val="ListBullet2"/>
    <w:rsid w:val="00EA4AD5"/>
    <w:pPr>
      <w:ind w:left="1135"/>
    </w:pPr>
  </w:style>
  <w:style w:type="paragraph" w:styleId="ListNumber">
    <w:name w:val="List Number"/>
    <w:basedOn w:val="List"/>
    <w:rsid w:val="00EA4AD5"/>
  </w:style>
  <w:style w:type="paragraph" w:styleId="List2">
    <w:name w:val="List 2"/>
    <w:basedOn w:val="List"/>
    <w:rsid w:val="00EA4AD5"/>
    <w:pPr>
      <w:ind w:left="851"/>
    </w:pPr>
  </w:style>
  <w:style w:type="paragraph" w:styleId="List3">
    <w:name w:val="List 3"/>
    <w:basedOn w:val="List2"/>
    <w:rsid w:val="00EA4AD5"/>
    <w:pPr>
      <w:ind w:left="1135"/>
    </w:pPr>
  </w:style>
  <w:style w:type="paragraph" w:styleId="List4">
    <w:name w:val="List 4"/>
    <w:basedOn w:val="List3"/>
    <w:rsid w:val="00EA4AD5"/>
    <w:pPr>
      <w:ind w:left="1418"/>
    </w:pPr>
  </w:style>
  <w:style w:type="paragraph" w:styleId="List5">
    <w:name w:val="List 5"/>
    <w:basedOn w:val="List4"/>
    <w:rsid w:val="00EA4AD5"/>
    <w:pPr>
      <w:ind w:left="1702"/>
    </w:pPr>
  </w:style>
  <w:style w:type="paragraph" w:styleId="List">
    <w:name w:val="List"/>
    <w:basedOn w:val="Normal"/>
    <w:rsid w:val="00EA4AD5"/>
    <w:pPr>
      <w:ind w:left="568" w:hanging="284"/>
    </w:pPr>
  </w:style>
  <w:style w:type="paragraph" w:styleId="ListBullet">
    <w:name w:val="List Bullet"/>
    <w:basedOn w:val="List"/>
    <w:rsid w:val="00EA4AD5"/>
  </w:style>
  <w:style w:type="paragraph" w:styleId="ListBullet4">
    <w:name w:val="List Bullet 4"/>
    <w:basedOn w:val="ListBullet3"/>
    <w:rsid w:val="00EA4AD5"/>
    <w:pPr>
      <w:ind w:left="1418"/>
    </w:pPr>
  </w:style>
  <w:style w:type="paragraph" w:styleId="ListBullet5">
    <w:name w:val="List Bullet 5"/>
    <w:basedOn w:val="ListBullet4"/>
    <w:rsid w:val="00EA4AD5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qFormat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qFormat/>
    <w:rsid w:val="00A572A2"/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qFormat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qFormat/>
    <w:rsid w:val="00A572A2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93FF-AA24-44ED-980B-0785BE2A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5</Pages>
  <Words>1934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48</cp:revision>
  <dcterms:created xsi:type="dcterms:W3CDTF">2022-04-01T08:56:00Z</dcterms:created>
  <dcterms:modified xsi:type="dcterms:W3CDTF">2023-08-11T09:05:00Z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